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B5CB3" w14:textId="77777777" w:rsidR="005952AF" w:rsidRDefault="005952AF" w:rsidP="00595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HENDE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05903C16" w14:textId="77777777" w:rsidR="005952AF" w:rsidRDefault="005952AF" w:rsidP="00595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95DD18A" w14:textId="77777777" w:rsidR="005952AF" w:rsidRDefault="005952AF" w:rsidP="005952AF">
      <w:pPr>
        <w:pStyle w:val="NoSpacing"/>
        <w:rPr>
          <w:rFonts w:cs="Times New Roman"/>
          <w:szCs w:val="24"/>
        </w:rPr>
      </w:pPr>
    </w:p>
    <w:p w14:paraId="6F3C61CA" w14:textId="77777777" w:rsidR="005952AF" w:rsidRDefault="005952AF" w:rsidP="005952AF">
      <w:pPr>
        <w:pStyle w:val="NoSpacing"/>
        <w:rPr>
          <w:rFonts w:cs="Times New Roman"/>
          <w:szCs w:val="24"/>
        </w:rPr>
      </w:pPr>
    </w:p>
    <w:p w14:paraId="7A80673C" w14:textId="77777777" w:rsidR="005952AF" w:rsidRDefault="005952AF" w:rsidP="00595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became a Freeman. He was a former apprentice of William White</w:t>
      </w:r>
    </w:p>
    <w:p w14:paraId="2B055585" w14:textId="77777777" w:rsidR="005952AF" w:rsidRDefault="005952AF" w:rsidP="00595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London, draper(q.v.).    (</w:t>
      </w:r>
      <w:hyperlink r:id="rId6" w:history="1">
        <w:r w:rsidRPr="00AE1FD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06AE9860" w14:textId="77777777" w:rsidR="005952AF" w:rsidRDefault="005952AF" w:rsidP="005952AF">
      <w:pPr>
        <w:pStyle w:val="NoSpacing"/>
        <w:rPr>
          <w:rFonts w:cs="Times New Roman"/>
          <w:szCs w:val="24"/>
        </w:rPr>
      </w:pPr>
    </w:p>
    <w:p w14:paraId="7318522B" w14:textId="77777777" w:rsidR="005952AF" w:rsidRDefault="005952AF" w:rsidP="005952AF">
      <w:pPr>
        <w:pStyle w:val="NoSpacing"/>
        <w:rPr>
          <w:rFonts w:cs="Times New Roman"/>
          <w:szCs w:val="24"/>
        </w:rPr>
      </w:pPr>
    </w:p>
    <w:p w14:paraId="07153DC6" w14:textId="77777777" w:rsidR="005952AF" w:rsidRDefault="005952AF" w:rsidP="005952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2FAAE0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A1D6C" w14:textId="77777777" w:rsidR="005952AF" w:rsidRDefault="005952AF" w:rsidP="009139A6">
      <w:r>
        <w:separator/>
      </w:r>
    </w:p>
  </w:endnote>
  <w:endnote w:type="continuationSeparator" w:id="0">
    <w:p w14:paraId="6991C96F" w14:textId="77777777" w:rsidR="005952AF" w:rsidRDefault="005952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67A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0D3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DF1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5EFFF" w14:textId="77777777" w:rsidR="005952AF" w:rsidRDefault="005952AF" w:rsidP="009139A6">
      <w:r>
        <w:separator/>
      </w:r>
    </w:p>
  </w:footnote>
  <w:footnote w:type="continuationSeparator" w:id="0">
    <w:p w14:paraId="7297252A" w14:textId="77777777" w:rsidR="005952AF" w:rsidRDefault="005952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CF3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3FD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BA5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2AF"/>
    <w:rsid w:val="000666E0"/>
    <w:rsid w:val="001C5947"/>
    <w:rsid w:val="002510B7"/>
    <w:rsid w:val="00270799"/>
    <w:rsid w:val="005952A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2EAB5"/>
  <w15:chartTrackingRefBased/>
  <w15:docId w15:val="{9A5F0F49-AE5E-4360-9D2B-B80C5624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52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2024-07-08T09:33:00Z</dcterms:created>
  <dcterms:modified xsi:type="dcterms:W3CDTF">2024-07-08T09:33:00Z</dcterms:modified>
</cp:coreProperties>
</file>